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46" w:rsidRDefault="008D0046">
      <w:pPr>
        <w:rPr>
          <w:rtl/>
          <w:lang w:bidi="ar-EG"/>
        </w:rPr>
      </w:pPr>
    </w:p>
    <w:p w:rsidR="008D0046" w:rsidRPr="00680F4D" w:rsidRDefault="008D0046">
      <w:pPr>
        <w:rPr>
          <w:b/>
          <w:bCs/>
          <w:sz w:val="52"/>
          <w:szCs w:val="52"/>
          <w:rtl/>
          <w:lang w:bidi="ar-EG"/>
        </w:rPr>
      </w:pPr>
      <w:r>
        <w:rPr>
          <w:rtl/>
          <w:lang w:bidi="ar-EG"/>
        </w:rPr>
        <w:t xml:space="preserve">                                              </w:t>
      </w:r>
      <w:r w:rsidRPr="00680F4D">
        <w:rPr>
          <w:b/>
          <w:bCs/>
          <w:sz w:val="52"/>
          <w:szCs w:val="52"/>
          <w:rtl/>
          <w:lang w:bidi="ar-EG"/>
        </w:rPr>
        <w:t xml:space="preserve">   </w:t>
      </w:r>
      <w:r w:rsidRPr="00680F4D">
        <w:rPr>
          <w:rFonts w:hint="cs"/>
          <w:b/>
          <w:bCs/>
          <w:sz w:val="52"/>
          <w:szCs w:val="52"/>
          <w:rtl/>
          <w:lang w:bidi="ar-EG"/>
        </w:rPr>
        <w:t>بدلا</w:t>
      </w:r>
      <w:r w:rsidRPr="00680F4D">
        <w:rPr>
          <w:b/>
          <w:bCs/>
          <w:sz w:val="52"/>
          <w:szCs w:val="52"/>
          <w:rtl/>
          <w:lang w:bidi="ar-EG"/>
        </w:rPr>
        <w:t xml:space="preserve"> </w:t>
      </w:r>
      <w:r w:rsidRPr="00680F4D">
        <w:rPr>
          <w:rFonts w:hint="cs"/>
          <w:b/>
          <w:bCs/>
          <w:sz w:val="52"/>
          <w:szCs w:val="52"/>
          <w:rtl/>
          <w:lang w:bidi="ar-EG"/>
        </w:rPr>
        <w:t>من</w:t>
      </w:r>
      <w:r w:rsidRPr="00680F4D">
        <w:rPr>
          <w:b/>
          <w:bCs/>
          <w:sz w:val="52"/>
          <w:szCs w:val="52"/>
          <w:rtl/>
          <w:lang w:bidi="ar-EG"/>
        </w:rPr>
        <w:t xml:space="preserve"> </w:t>
      </w:r>
      <w:r w:rsidRPr="00680F4D">
        <w:rPr>
          <w:rFonts w:hint="cs"/>
          <w:b/>
          <w:bCs/>
          <w:sz w:val="52"/>
          <w:szCs w:val="52"/>
          <w:rtl/>
          <w:lang w:bidi="ar-EG"/>
        </w:rPr>
        <w:t>الاحباط</w:t>
      </w:r>
    </w:p>
    <w:p w:rsidR="008D0046" w:rsidRPr="00680F4D" w:rsidRDefault="008D0046" w:rsidP="00680F4D">
      <w:pPr>
        <w:jc w:val="right"/>
        <w:rPr>
          <w:b/>
          <w:bCs/>
          <w:sz w:val="36"/>
          <w:szCs w:val="36"/>
          <w:lang w:bidi="ar-EG"/>
        </w:rPr>
      </w:pPr>
      <w:r w:rsidRPr="00680F4D">
        <w:rPr>
          <w:rFonts w:hint="cs"/>
          <w:b/>
          <w:bCs/>
          <w:sz w:val="36"/>
          <w:szCs w:val="36"/>
          <w:rtl/>
          <w:lang w:bidi="ar-EG"/>
        </w:rPr>
        <w:t>د</w:t>
      </w:r>
      <w:r w:rsidRPr="00680F4D">
        <w:rPr>
          <w:b/>
          <w:bCs/>
          <w:sz w:val="36"/>
          <w:szCs w:val="36"/>
          <w:rtl/>
          <w:lang w:bidi="ar-EG"/>
        </w:rPr>
        <w:t xml:space="preserve">. </w:t>
      </w:r>
      <w:r w:rsidRPr="00680F4D">
        <w:rPr>
          <w:rFonts w:hint="cs"/>
          <w:b/>
          <w:bCs/>
          <w:sz w:val="36"/>
          <w:szCs w:val="36"/>
          <w:rtl/>
          <w:lang w:bidi="ar-EG"/>
        </w:rPr>
        <w:t>احمد</w:t>
      </w:r>
      <w:r w:rsidRPr="00680F4D">
        <w:rPr>
          <w:b/>
          <w:bCs/>
          <w:sz w:val="36"/>
          <w:szCs w:val="36"/>
          <w:rtl/>
          <w:lang w:bidi="ar-EG"/>
        </w:rPr>
        <w:t xml:space="preserve"> </w:t>
      </w:r>
      <w:r w:rsidRPr="00680F4D">
        <w:rPr>
          <w:rFonts w:hint="cs"/>
          <w:b/>
          <w:bCs/>
          <w:sz w:val="36"/>
          <w:szCs w:val="36"/>
          <w:rtl/>
          <w:lang w:bidi="ar-EG"/>
        </w:rPr>
        <w:t>ابراهيم</w:t>
      </w:r>
      <w:r w:rsidRPr="00680F4D">
        <w:rPr>
          <w:b/>
          <w:bCs/>
          <w:sz w:val="36"/>
          <w:szCs w:val="36"/>
          <w:rtl/>
          <w:lang w:bidi="ar-EG"/>
        </w:rPr>
        <w:t xml:space="preserve"> </w:t>
      </w:r>
      <w:r w:rsidRPr="00680F4D">
        <w:rPr>
          <w:rFonts w:hint="cs"/>
          <w:b/>
          <w:bCs/>
          <w:sz w:val="36"/>
          <w:szCs w:val="36"/>
          <w:rtl/>
          <w:lang w:bidi="ar-EG"/>
        </w:rPr>
        <w:t>الفقيه</w:t>
      </w:r>
    </w:p>
    <w:p w:rsidR="008D0046" w:rsidRPr="00680F4D" w:rsidRDefault="008D0046" w:rsidP="00680F4D">
      <w:pPr>
        <w:jc w:val="right"/>
        <w:rPr>
          <w:b/>
          <w:bCs/>
          <w:lang w:bidi="ar-EG"/>
        </w:rPr>
      </w:pPr>
      <w:r w:rsidRPr="00680F4D">
        <w:rPr>
          <w:b/>
          <w:bCs/>
          <w:lang w:bidi="ar-EG"/>
        </w:rPr>
        <w:t>fagih@hotmail.com</w:t>
      </w:r>
    </w:p>
    <w:p w:rsidR="008D0046" w:rsidRDefault="008D0046" w:rsidP="004D1553">
      <w:pPr>
        <w:jc w:val="both"/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 xml:space="preserve">                   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ادري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مثل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هذا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الاحباط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هو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يشعر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اهل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الطليعة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الثقافية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والسياسية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بلدان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الربيع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العربي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هو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حالة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خاصة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بليبيا</w:t>
      </w:r>
      <w:r>
        <w:rPr>
          <w:rFonts w:hint="cs"/>
          <w:b/>
          <w:bCs/>
          <w:sz w:val="28"/>
          <w:szCs w:val="28"/>
          <w:rtl/>
          <w:lang w:bidi="ar-EG"/>
        </w:rPr>
        <w:t>؟</w:t>
      </w:r>
      <w:r w:rsidRPr="00141362">
        <w:rPr>
          <w:b/>
          <w:bCs/>
          <w:sz w:val="28"/>
          <w:szCs w:val="28"/>
          <w:rtl/>
          <w:lang w:bidi="ar-EG"/>
        </w:rPr>
        <w:t xml:space="preserve"> 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فقد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وصلت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قناعة</w:t>
      </w:r>
      <w:r w:rsidRPr="00141362">
        <w:rPr>
          <w:b/>
          <w:bCs/>
          <w:sz w:val="28"/>
          <w:szCs w:val="28"/>
          <w:rtl/>
          <w:lang w:bidi="ar-EG"/>
        </w:rPr>
        <w:t xml:space="preserve"> 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الشعور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بالاحباط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صار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شعورا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يخامر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اغلب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المنتمين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لهذه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الفئة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الواعية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المثقفة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ابناء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ليبيا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ليس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فقط</w:t>
      </w:r>
      <w:r>
        <w:rPr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خلال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اصدقائي</w:t>
      </w:r>
      <w:r w:rsidRPr="00141362">
        <w:rPr>
          <w:b/>
          <w:bCs/>
          <w:sz w:val="28"/>
          <w:szCs w:val="28"/>
          <w:rtl/>
          <w:lang w:bidi="ar-EG"/>
        </w:rPr>
        <w:t xml:space="preserve"> 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الذين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اتواصل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معهم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الوسطين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الثقافي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والسياسي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ولكن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اقراه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مقالات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اراه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ملاحظات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مواقع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التواصل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الاجتماعي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الانترنيت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تعكسه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الصحف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ووسائل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الاعلام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يعرض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مقابلات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ومناظرات،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ولابد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مصدر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هذا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الاحباط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جاء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سقف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التوقعات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الذي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عاليا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بعد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نجاح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الثورة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الاطاحة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بالطاغية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ونظامه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كانت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اوجها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تفاؤلا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بنجاح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الثورة،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وانتظارا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لتحقيق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وعد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النهوض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والحرية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والتنمية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فور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تباشر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الدولة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الجديدة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بناء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مؤسساتها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والانتقال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حالة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الاحتراب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حالة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السلام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والامان،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ولكن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الفترات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الانتقالية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طالت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باكثر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يتوقع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المتفائلون،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ووعد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الانتقال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السريع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ارض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الحلم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تسيل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انهارا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العسل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والحليب،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تتحقق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وانما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يحل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بدلا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منها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معارك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جانبية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ودم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يسيل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غير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دم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النضال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والثورة،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وانما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دم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الشقاق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والاختلاف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والفوضي،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والقانون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الذي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الثوار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يتطلعون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عودته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ليبيا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بعد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عاشت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خلال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فترة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الطغيان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قانون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نظام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عدالة،</w:t>
      </w:r>
      <w:r w:rsidRPr="00141362">
        <w:rPr>
          <w:b/>
          <w:bCs/>
          <w:sz w:val="28"/>
          <w:szCs w:val="28"/>
          <w:rtl/>
          <w:lang w:bidi="ar-EG"/>
        </w:rPr>
        <w:t xml:space="preserve"> 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تاخر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حضوره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البلاد،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فقد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ظل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القانون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غائبا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حتى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بعد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نجاح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الثورة،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وبدلا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الطاغية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وعصابته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الحاكمة،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ظهرت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مجموعات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مسلحة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اختلط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حابلها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بنابلها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فلم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يعد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احد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يعرف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هو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الثوري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هو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البلطجي،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هو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حامي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القانون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هو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المعادي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للقانون،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ورغم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وجود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بعض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الظواهر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الايجابية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كانت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تظهر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لتوقد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مشاعل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الامل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افق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البلاد،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مثل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نجاح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</w:t>
      </w:r>
      <w:r>
        <w:rPr>
          <w:rFonts w:hint="cs"/>
          <w:b/>
          <w:bCs/>
          <w:sz w:val="28"/>
          <w:szCs w:val="28"/>
          <w:rtl/>
          <w:lang w:bidi="ar-EG"/>
        </w:rPr>
        <w:t>شعب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اقامة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انتخابات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نزيهة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شفافة،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وانتقال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السلطة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مجلس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انتقالي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مؤقت،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مجلس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اخر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وطني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تاسيسي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</w:t>
      </w:r>
      <w:r>
        <w:rPr>
          <w:rFonts w:hint="cs"/>
          <w:b/>
          <w:bCs/>
          <w:sz w:val="28"/>
          <w:szCs w:val="28"/>
          <w:rtl/>
          <w:lang w:bidi="ar-EG"/>
        </w:rPr>
        <w:t>ب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صروح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الدولة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وصياغة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الدستور،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جو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الامان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والسلام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هذه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المظاهر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الايجابية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واقباسها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لمعت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السماء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تستطع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ازالة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سحب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الكدر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والفوضى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ظلت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باقية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مكانها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تتحدي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بزوغ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النهار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الجديد،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هذا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هو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الواقع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الذي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افرزته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الثورة،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والذي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اشاع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النفوس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هذا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الاحساس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بالخيبة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والاحباط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فهل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نستطيع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نقول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واقع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زائل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باذن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الله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اقرب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الفرص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نسميه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فترة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انتقالية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فترة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عابرة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سوف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تفضي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بنا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براحات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الامل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والاشراق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ودولة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البناء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والنماء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وسيادة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القانون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وانتشار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قيم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العدل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والحرية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والمحبة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والجمال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كنا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نرجوها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وقدم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ابناء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البلاد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التضحيات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اجلها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واراق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الشهداء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دمهم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سبيل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انتصارها،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وانا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اقول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اليوم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موقع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الانتماء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لهذه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الثورة،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والحرص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على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نجاحها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والايمان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بقوة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دوافعها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وتجذ</w:t>
      </w:r>
      <w:r>
        <w:rPr>
          <w:rFonts w:hint="cs"/>
          <w:b/>
          <w:bCs/>
          <w:sz w:val="28"/>
          <w:szCs w:val="28"/>
          <w:rtl/>
          <w:lang w:bidi="ar-EG"/>
        </w:rPr>
        <w:t>ر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تربة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الوطن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ونفوس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النساء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والرجال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نعم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نراه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ظلال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يجب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تحجب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فجرا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جديدا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يولد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فوق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كل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ارض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الربيع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العربي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مرحلة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من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الفجور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والفساد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والطغيان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والقهر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والكبت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والحرمان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قد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انق</w:t>
      </w:r>
      <w:r>
        <w:rPr>
          <w:rFonts w:hint="cs"/>
          <w:b/>
          <w:bCs/>
          <w:sz w:val="28"/>
          <w:szCs w:val="28"/>
          <w:rtl/>
          <w:lang w:bidi="ar-EG"/>
        </w:rPr>
        <w:t>ض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ومرحلة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جديدة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تولد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الان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،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وما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هي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الام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المخاص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التي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تنبي</w:t>
      </w:r>
      <w:r>
        <w:rPr>
          <w:rFonts w:hint="cs"/>
          <w:b/>
          <w:bCs/>
          <w:sz w:val="28"/>
          <w:szCs w:val="28"/>
          <w:rtl/>
          <w:lang w:bidi="ar-EG"/>
        </w:rPr>
        <w:t>ء</w:t>
      </w:r>
      <w:r w:rsidRPr="00141362">
        <w:rPr>
          <w:b/>
          <w:bCs/>
          <w:sz w:val="28"/>
          <w:szCs w:val="28"/>
          <w:rtl/>
          <w:lang w:bidi="ar-EG"/>
        </w:rPr>
        <w:t xml:space="preserve"> </w:t>
      </w:r>
      <w:r w:rsidRPr="00141362">
        <w:rPr>
          <w:rFonts w:hint="cs"/>
          <w:b/>
          <w:bCs/>
          <w:sz w:val="28"/>
          <w:szCs w:val="28"/>
          <w:rtl/>
          <w:lang w:bidi="ar-EG"/>
        </w:rPr>
        <w:t>ب</w:t>
      </w:r>
      <w:r>
        <w:rPr>
          <w:rFonts w:hint="cs"/>
          <w:b/>
          <w:bCs/>
          <w:sz w:val="28"/>
          <w:szCs w:val="28"/>
          <w:rtl/>
          <w:lang w:bidi="ar-EG"/>
        </w:rPr>
        <w:t>انبلاج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الغد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الابهى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والاجمل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باذن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الله،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وليعلم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هؤلاء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المحبطون،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ثمة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عددا</w:t>
      </w:r>
      <w:r>
        <w:rPr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الحقائق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يجب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تكون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ماثلة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اذهانهم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بينها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الاتي</w:t>
      </w:r>
      <w:r>
        <w:rPr>
          <w:b/>
          <w:bCs/>
          <w:sz w:val="28"/>
          <w:szCs w:val="28"/>
          <w:rtl/>
          <w:lang w:bidi="ar-EG"/>
        </w:rPr>
        <w:t xml:space="preserve"> </w:t>
      </w:r>
    </w:p>
    <w:p w:rsidR="008D0046" w:rsidRDefault="008D0046" w:rsidP="004D1553">
      <w:pPr>
        <w:jc w:val="both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اولا</w:t>
      </w:r>
      <w:r>
        <w:rPr>
          <w:b/>
          <w:bCs/>
          <w:sz w:val="28"/>
          <w:szCs w:val="28"/>
          <w:rtl/>
          <w:lang w:bidi="ar-EG"/>
        </w:rPr>
        <w:t xml:space="preserve"> :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الثورة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ليست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عصا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سحرية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تحيل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العتمة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ضياء،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والقبح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جمال،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والفساد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طهارة،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والتخلف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نهوض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وتقدم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وحضارة،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والمرض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صحة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وعافية،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وانما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صيرورة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قوامها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الجهد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والنضال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والمثابرة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والكدح،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سبيل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تحقيق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المثل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التي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نسعى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لتحقيقها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مهمة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ليست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موكولة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شخص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او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مجلس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او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رئيس،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وانما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جهد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يقتضي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ننخرط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جميعا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بايمان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واخلاص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ومثابرة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اذا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اردنا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لانفسنا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وثورتنا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وبلادنا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النجاح</w:t>
      </w:r>
      <w:r>
        <w:rPr>
          <w:b/>
          <w:bCs/>
          <w:sz w:val="28"/>
          <w:szCs w:val="28"/>
          <w:rtl/>
          <w:lang w:bidi="ar-EG"/>
        </w:rPr>
        <w:t>.</w:t>
      </w:r>
    </w:p>
    <w:p w:rsidR="008D0046" w:rsidRDefault="008D0046" w:rsidP="004D1553">
      <w:pPr>
        <w:jc w:val="both"/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 xml:space="preserve">              </w:t>
      </w:r>
      <w:r>
        <w:rPr>
          <w:rFonts w:hint="cs"/>
          <w:b/>
          <w:bCs/>
          <w:sz w:val="28"/>
          <w:szCs w:val="28"/>
          <w:rtl/>
          <w:lang w:bidi="ar-EG"/>
        </w:rPr>
        <w:t>ثانيا</w:t>
      </w:r>
      <w:r>
        <w:rPr>
          <w:b/>
          <w:bCs/>
          <w:sz w:val="28"/>
          <w:szCs w:val="28"/>
          <w:rtl/>
          <w:lang w:bidi="ar-EG"/>
        </w:rPr>
        <w:t xml:space="preserve">: </w:t>
      </w:r>
      <w:r>
        <w:rPr>
          <w:rFonts w:hint="cs"/>
          <w:b/>
          <w:bCs/>
          <w:sz w:val="28"/>
          <w:szCs w:val="28"/>
          <w:rtl/>
          <w:lang w:bidi="ar-EG"/>
        </w:rPr>
        <w:t>مرحلة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الاحتراب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والثورة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المسلحة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ضد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الطاغية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مرحلة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تقويض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وهدم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لنظام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بابنيته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ورموزه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ومؤسساته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لاتكفي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وحدها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لبناء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النظام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الجديد،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الذي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يقتضي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مرحلة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اخرى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نقول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وداعا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للسلاح،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وناخذ</w:t>
      </w:r>
      <w:r>
        <w:rPr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>خرائط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البناء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وادوات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البناء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ونبدأ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العمل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باسس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وقواعد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جديدة،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تختلف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تماما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قواعد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الاشتباك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المسلح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الطاغية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وكتائبه،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ينتهي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خلالها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فرز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المجتمع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مجتمع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اعداء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واصدقاء،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وصف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الولاء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وصف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الممانعة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وانما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عدالة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انتقالية،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تعقبها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مصالحة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وطنية،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ليعود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الشعب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لحمته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الواحدة،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يبني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وطنا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يسع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الجميع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ويضم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الجميع،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ويفسح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مجال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العمل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والبناء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لكل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ابنائه</w:t>
      </w:r>
      <w:r>
        <w:rPr>
          <w:b/>
          <w:bCs/>
          <w:sz w:val="28"/>
          <w:szCs w:val="28"/>
          <w:rtl/>
          <w:lang w:bidi="ar-EG"/>
        </w:rPr>
        <w:t xml:space="preserve"> .</w:t>
      </w:r>
    </w:p>
    <w:p w:rsidR="008D0046" w:rsidRDefault="008D0046" w:rsidP="00C369AD">
      <w:pPr>
        <w:jc w:val="both"/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EG"/>
        </w:rPr>
        <w:t>ثالثا</w:t>
      </w:r>
      <w:r>
        <w:rPr>
          <w:b/>
          <w:bCs/>
          <w:sz w:val="28"/>
          <w:szCs w:val="28"/>
          <w:rtl/>
          <w:lang w:bidi="ar-EG"/>
        </w:rPr>
        <w:t xml:space="preserve">: </w:t>
      </w:r>
      <w:r>
        <w:rPr>
          <w:rFonts w:hint="cs"/>
          <w:b/>
          <w:bCs/>
          <w:sz w:val="28"/>
          <w:szCs w:val="28"/>
          <w:rtl/>
          <w:lang w:bidi="ar-EG"/>
        </w:rPr>
        <w:t>ميراث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القهر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والاستبداد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الذي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ترسب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نتيجة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اربعين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عاما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ونيف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حكم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الطاغية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يستطيع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يمحى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وينتهي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بمجرد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سقوطه،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وانما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غالبا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يكون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قد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تحول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مكبوتات،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وبني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راسخة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نفوس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الناس،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تعيش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فترة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بعد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موت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الطاغية،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ويجب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نسعى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ونعمل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لتطهير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انفسنا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منها،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واعداد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الخطط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والبرامج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لاعادة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تاهيل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اهلنا،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نساء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ورجالا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وشيبا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وشبابا،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للحياة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الجديدة،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معركة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ثقافية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تربوية،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تقتضي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نسخر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المناهج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المدرسية،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واجهزة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الاعلام،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ومؤسسات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العمل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الثقافي،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اجل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ازالة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سلبياتها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وزرع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قيم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المجتمع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الجديد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بدلا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منها</w:t>
      </w:r>
      <w:r>
        <w:rPr>
          <w:b/>
          <w:bCs/>
          <w:sz w:val="28"/>
          <w:szCs w:val="28"/>
          <w:rtl/>
          <w:lang w:bidi="ar-EG"/>
        </w:rPr>
        <w:t xml:space="preserve"> .</w:t>
      </w:r>
    </w:p>
    <w:p w:rsidR="008D0046" w:rsidRDefault="008D0046" w:rsidP="003F3EB4">
      <w:pPr>
        <w:jc w:val="both"/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رابعا</w:t>
      </w:r>
      <w:r>
        <w:rPr>
          <w:b/>
          <w:bCs/>
          <w:sz w:val="28"/>
          <w:szCs w:val="28"/>
          <w:rtl/>
          <w:lang w:bidi="ar-EG"/>
        </w:rPr>
        <w:t xml:space="preserve">: </w:t>
      </w:r>
      <w:r>
        <w:rPr>
          <w:rFonts w:hint="cs"/>
          <w:b/>
          <w:bCs/>
          <w:sz w:val="28"/>
          <w:szCs w:val="28"/>
          <w:rtl/>
          <w:lang w:bidi="ar-EG"/>
        </w:rPr>
        <w:t>هناك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دائما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مسافة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تفصل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بين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المثال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والواقع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ومهما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كان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النجاح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كبيرا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تحقيق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الامال،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وانجاز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مشاريع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التنمية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والبناء،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هذه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المسافة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بين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الواقع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والمثال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ستظل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موجودة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احد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يستطيع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القضاء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عليها،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لاننا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نعرف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نعيش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جنة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رضوان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وانما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نعيش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عالم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القصور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البشري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>الذي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لايمكن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ينجو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المثالب</w:t>
      </w:r>
      <w:r>
        <w:rPr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>والعيوب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والاخطاء،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كمال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الدنيا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ولكل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شيء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كما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يقول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الشاعر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الرندي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اذا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تم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نقصان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مجال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لتجاوز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الواقع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وخداع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انفسنا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مسافة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ليست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دائما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دليل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عجز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واخفاق،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وانما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مساحة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للأمل،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يجب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استخدامها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حافزا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لمزيد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العمل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والبذل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والعطاء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لتجويد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واقعنا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والانتقال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مدارج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اكثر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سموا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وعلوا</w:t>
      </w:r>
      <w:r>
        <w:rPr>
          <w:b/>
          <w:bCs/>
          <w:sz w:val="28"/>
          <w:szCs w:val="28"/>
          <w:rtl/>
          <w:lang w:bidi="ar-EG"/>
        </w:rPr>
        <w:t xml:space="preserve"> .</w:t>
      </w:r>
    </w:p>
    <w:p w:rsidR="008D0046" w:rsidRPr="00141362" w:rsidRDefault="008D0046" w:rsidP="0084316F">
      <w:pPr>
        <w:jc w:val="both"/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خامسا</w:t>
      </w:r>
      <w:r>
        <w:rPr>
          <w:b/>
          <w:bCs/>
          <w:sz w:val="28"/>
          <w:szCs w:val="28"/>
          <w:rtl/>
          <w:lang w:bidi="ar-EG"/>
        </w:rPr>
        <w:t xml:space="preserve">: </w:t>
      </w:r>
      <w:r>
        <w:rPr>
          <w:rFonts w:hint="cs"/>
          <w:b/>
          <w:bCs/>
          <w:sz w:val="28"/>
          <w:szCs w:val="28"/>
          <w:rtl/>
          <w:lang w:bidi="ar-EG"/>
        </w:rPr>
        <w:t>واقول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اخيرا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شعبنا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ليبيا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راي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عهد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الطاغية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السفه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والمفاسد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والفسق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والفجور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قل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وجود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نظائر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التاريخ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البشري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اجمعه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وهو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يجعلنا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جميعا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واثقين،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رايناه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نعود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لرؤيته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جديد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لانه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كان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منذ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البدء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شيئا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نادرا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عجيبا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كان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يجب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يحدث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ولكنه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حدث،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مجال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لتكراره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عودة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الوراء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وليس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امام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بلادنا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الذهاب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الامام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في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رحلة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الانطلاق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الى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مدينة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الوعد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والبشارة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مدينة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الغد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الابهي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التي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بد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الوصول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اليها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وان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طال</w:t>
      </w:r>
      <w:r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السفر</w:t>
      </w:r>
      <w:r>
        <w:rPr>
          <w:b/>
          <w:bCs/>
          <w:sz w:val="28"/>
          <w:szCs w:val="28"/>
          <w:rtl/>
          <w:lang w:bidi="ar-EG"/>
        </w:rPr>
        <w:t xml:space="preserve"> . </w:t>
      </w:r>
    </w:p>
    <w:sectPr w:rsidR="008D0046" w:rsidRPr="00141362" w:rsidSect="00CA7B6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B7A"/>
    <w:rsid w:val="00141362"/>
    <w:rsid w:val="00163FFC"/>
    <w:rsid w:val="002B62CA"/>
    <w:rsid w:val="003F3EB4"/>
    <w:rsid w:val="004D1553"/>
    <w:rsid w:val="005E66B4"/>
    <w:rsid w:val="00680F4D"/>
    <w:rsid w:val="0071161A"/>
    <w:rsid w:val="0084316F"/>
    <w:rsid w:val="008A5D0B"/>
    <w:rsid w:val="008D0046"/>
    <w:rsid w:val="00AF681A"/>
    <w:rsid w:val="00C369AD"/>
    <w:rsid w:val="00CA7B66"/>
    <w:rsid w:val="00D26F7A"/>
    <w:rsid w:val="00D55B7A"/>
    <w:rsid w:val="00D5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403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2</Pages>
  <Words>779</Words>
  <Characters>4444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Lybia</cp:lastModifiedBy>
  <cp:revision>2</cp:revision>
  <cp:lastPrinted>2012-11-04T09:45:00Z</cp:lastPrinted>
  <dcterms:created xsi:type="dcterms:W3CDTF">2012-11-03T17:33:00Z</dcterms:created>
  <dcterms:modified xsi:type="dcterms:W3CDTF">2012-11-04T09:45:00Z</dcterms:modified>
</cp:coreProperties>
</file>